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0B7254" w14:textId="77777777" w:rsidR="00F17120" w:rsidRDefault="00F17120" w:rsidP="00F1712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DALE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fl.1476)</w:t>
      </w:r>
    </w:p>
    <w:p w14:paraId="1E2DC4ED" w14:textId="77777777" w:rsidR="00F17120" w:rsidRDefault="00F17120" w:rsidP="00F1712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Barrington, Cambridgeshire.</w:t>
      </w:r>
    </w:p>
    <w:p w14:paraId="5CE88BB7" w14:textId="77777777" w:rsidR="00F17120" w:rsidRDefault="00F17120" w:rsidP="00F17120">
      <w:pPr>
        <w:pStyle w:val="NoSpacing"/>
        <w:rPr>
          <w:rFonts w:cs="Times New Roman"/>
          <w:szCs w:val="24"/>
        </w:rPr>
      </w:pPr>
    </w:p>
    <w:p w14:paraId="6044E097" w14:textId="77777777" w:rsidR="00F17120" w:rsidRDefault="00F17120" w:rsidP="00F17120">
      <w:pPr>
        <w:pStyle w:val="NoSpacing"/>
        <w:rPr>
          <w:rFonts w:cs="Times New Roman"/>
          <w:szCs w:val="24"/>
        </w:rPr>
      </w:pPr>
    </w:p>
    <w:p w14:paraId="4D68FD63" w14:textId="77777777" w:rsidR="00F17120" w:rsidRDefault="00F17120" w:rsidP="00F1712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1476</w:t>
      </w:r>
      <w:r>
        <w:rPr>
          <w:rFonts w:cs="Times New Roman"/>
          <w:szCs w:val="24"/>
        </w:rPr>
        <w:tab/>
        <w:t>Resident.</w:t>
      </w:r>
    </w:p>
    <w:p w14:paraId="4FCD9475" w14:textId="77777777" w:rsidR="00F17120" w:rsidRDefault="00F17120" w:rsidP="00F17120">
      <w:pPr>
        <w:pStyle w:val="NoSpacing"/>
        <w:ind w:left="144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(“Alumni </w:t>
      </w:r>
      <w:proofErr w:type="spellStart"/>
      <w:r>
        <w:rPr>
          <w:rFonts w:cs="Times New Roman"/>
          <w:szCs w:val="24"/>
        </w:rPr>
        <w:t>Cantabrigienses</w:t>
      </w:r>
      <w:proofErr w:type="spellEnd"/>
      <w:r>
        <w:rPr>
          <w:rFonts w:cs="Times New Roman"/>
          <w:szCs w:val="24"/>
        </w:rPr>
        <w:t xml:space="preserve">” compiled by John Venn and </w:t>
      </w:r>
      <w:proofErr w:type="spellStart"/>
      <w:r>
        <w:rPr>
          <w:rFonts w:cs="Times New Roman"/>
          <w:szCs w:val="24"/>
        </w:rPr>
        <w:t>J.</w:t>
      </w:r>
      <w:proofErr w:type="gramStart"/>
      <w:r>
        <w:rPr>
          <w:rFonts w:cs="Times New Roman"/>
          <w:szCs w:val="24"/>
        </w:rPr>
        <w:t>A.Venn</w:t>
      </w:r>
      <w:proofErr w:type="spellEnd"/>
      <w:proofErr w:type="gramEnd"/>
      <w:r>
        <w:rPr>
          <w:rFonts w:cs="Times New Roman"/>
          <w:szCs w:val="24"/>
        </w:rPr>
        <w:t>, pub. Cambridge University Press, 1922, part I volume I p.4)</w:t>
      </w:r>
    </w:p>
    <w:p w14:paraId="1CC53003" w14:textId="77777777" w:rsidR="00F17120" w:rsidRDefault="00F17120" w:rsidP="00F17120">
      <w:pPr>
        <w:pStyle w:val="NoSpacing"/>
        <w:rPr>
          <w:rFonts w:cs="Times New Roman"/>
          <w:szCs w:val="24"/>
        </w:rPr>
      </w:pPr>
    </w:p>
    <w:p w14:paraId="53CF9EF5" w14:textId="77777777" w:rsidR="00F17120" w:rsidRDefault="00F17120" w:rsidP="00F17120">
      <w:pPr>
        <w:pStyle w:val="NoSpacing"/>
        <w:rPr>
          <w:rFonts w:cs="Times New Roman"/>
          <w:szCs w:val="24"/>
        </w:rPr>
      </w:pPr>
    </w:p>
    <w:p w14:paraId="5F11FBDD" w14:textId="77777777" w:rsidR="00F17120" w:rsidRDefault="00F17120" w:rsidP="00F1712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13 November 2024</w:t>
      </w:r>
    </w:p>
    <w:p w14:paraId="5E1C9BD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54C697" w14:textId="77777777" w:rsidR="00F17120" w:rsidRDefault="00F17120" w:rsidP="009139A6">
      <w:r>
        <w:separator/>
      </w:r>
    </w:p>
  </w:endnote>
  <w:endnote w:type="continuationSeparator" w:id="0">
    <w:p w14:paraId="0F103DF3" w14:textId="77777777" w:rsidR="00F17120" w:rsidRDefault="00F1712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5ADD8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099ED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50E28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0B6004A" w14:textId="77777777" w:rsidR="00F17120" w:rsidRDefault="00F17120" w:rsidP="009139A6">
      <w:r>
        <w:separator/>
      </w:r>
    </w:p>
  </w:footnote>
  <w:footnote w:type="continuationSeparator" w:id="0">
    <w:p w14:paraId="1C75057C" w14:textId="77777777" w:rsidR="00F17120" w:rsidRDefault="00F1712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209FE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B3F7C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1D25D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120"/>
    <w:rsid w:val="000666E0"/>
    <w:rsid w:val="000D280A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17120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BC8060"/>
  <w15:chartTrackingRefBased/>
  <w15:docId w15:val="{B7F6AE3F-6F27-4FA0-BC4C-F08B9CE06F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32</Words>
  <Characters>187</Characters>
  <Application>Microsoft Office Word</Application>
  <DocSecurity>0</DocSecurity>
  <Lines>1</Lines>
  <Paragraphs>1</Paragraphs>
  <ScaleCrop>false</ScaleCrop>
  <Company/>
  <LinksUpToDate>false</LinksUpToDate>
  <CharactersWithSpaces>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2024-11-13T21:07:00Z</dcterms:created>
  <dcterms:modified xsi:type="dcterms:W3CDTF">2024-11-13T21:08:00Z</dcterms:modified>
</cp:coreProperties>
</file>